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№1__от_______             Протокол №,__ от _____                            </w:t>
      </w: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«Познай себя»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  6Б класса (ЗПР) 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564661" w:rsidRPr="00CD0961" w:rsidRDefault="00564661" w:rsidP="00CD09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2018-2019 учебный год</w:t>
      </w:r>
    </w:p>
    <w:p w:rsidR="00564661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564661" w:rsidRPr="00EB18AA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учащимися 6Б класса ЗПР</w:t>
      </w:r>
    </w:p>
    <w:p w:rsidR="00564661" w:rsidRPr="00EB18AA" w:rsidRDefault="00564661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Я учусь учиться</w:t>
      </w:r>
      <w:r w:rsidRPr="00EB18AA">
        <w:rPr>
          <w:rFonts w:ascii="Times New Roman" w:hAnsi="Times New Roman"/>
          <w:b/>
          <w:sz w:val="28"/>
          <w:szCs w:val="28"/>
        </w:rPr>
        <w:t>»</w:t>
      </w:r>
    </w:p>
    <w:p w:rsidR="00564661" w:rsidRPr="00EB18AA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564661" w:rsidRPr="00EB18AA" w:rsidRDefault="00564661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564661" w:rsidRPr="00EB18AA" w:rsidRDefault="00564661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564661" w:rsidRPr="00EB18AA" w:rsidRDefault="00564661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Семиклассники </w:t>
      </w:r>
      <w:r w:rsidRPr="00EB18AA">
        <w:rPr>
          <w:rFonts w:ascii="Times New Roman" w:hAnsi="Times New Roman"/>
          <w:sz w:val="24"/>
          <w:szCs w:val="24"/>
        </w:rPr>
        <w:t>встречаются с определенными трудностями.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-возрастание личностной и школьной тревожности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работоспособности и общая астенизация НС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-личностная дезадаптация и изменения в поведении(повышенная мнительность или наоборот, раздражительность и агрессивность)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забывчивости неорганизаванности, нарушение функции планирования и снижения самоконтроля.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564661" w:rsidRPr="00EB18AA" w:rsidRDefault="00564661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564661" w:rsidRPr="00577E75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564661" w:rsidRPr="00577E75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564661" w:rsidRPr="00A90CB6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-укрепление адекватной самооценки</w:t>
      </w:r>
    </w:p>
    <w:p w:rsidR="00564661" w:rsidRPr="00EB18AA" w:rsidRDefault="00564661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564661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7A6F6E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общей осведомленности, социального интеллекта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564661" w:rsidRPr="00AB6E75" w:rsidRDefault="00564661" w:rsidP="00C74579">
      <w:pPr>
        <w:rPr>
          <w:rFonts w:ascii="Times New Roman" w:hAnsi="Times New Roman"/>
          <w:sz w:val="24"/>
          <w:szCs w:val="24"/>
        </w:rPr>
        <w:sectPr w:rsidR="00564661" w:rsidRPr="00AB6E75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</w:t>
      </w:r>
      <w:r w:rsidRPr="00831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рефлексии</w:t>
      </w:r>
    </w:p>
    <w:p w:rsidR="00564661" w:rsidRPr="00B55A74" w:rsidRDefault="00564661" w:rsidP="00B55A74">
      <w:pPr>
        <w:pStyle w:val="Heading1"/>
        <w:rPr>
          <w:i w:val="0"/>
        </w:rPr>
      </w:pPr>
      <w:r>
        <w:t xml:space="preserve">                                                              Раздел 3</w:t>
      </w:r>
      <w:r w:rsidRPr="000A560D">
        <w:t>. Календарно-тематическое  планирование</w:t>
      </w:r>
      <w:r>
        <w:t xml:space="preserve"> </w:t>
      </w:r>
      <w:r>
        <w:rPr>
          <w:b w:val="0"/>
          <w:sz w:val="24"/>
          <w:szCs w:val="24"/>
        </w:rPr>
        <w:t>(</w:t>
      </w:r>
      <w:r>
        <w:rPr>
          <w:i w:val="0"/>
          <w:sz w:val="24"/>
          <w:szCs w:val="24"/>
        </w:rPr>
        <w:t xml:space="preserve">для </w:t>
      </w:r>
      <w:r w:rsidRPr="008B5962">
        <w:rPr>
          <w:i w:val="0"/>
          <w:sz w:val="24"/>
          <w:szCs w:val="24"/>
        </w:rPr>
        <w:t>6Б</w:t>
      </w:r>
      <w:r>
        <w:rPr>
          <w:i w:val="0"/>
          <w:sz w:val="24"/>
          <w:szCs w:val="24"/>
        </w:rPr>
        <w:t xml:space="preserve"> класса ЗПР</w:t>
      </w:r>
      <w:r w:rsidRPr="00B55A74">
        <w:rPr>
          <w:i w:val="0"/>
          <w:sz w:val="24"/>
          <w:szCs w:val="24"/>
        </w:rPr>
        <w:t>)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564661" w:rsidRPr="00EB18AA" w:rsidTr="00F80E06">
        <w:tc>
          <w:tcPr>
            <w:tcW w:w="82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564661" w:rsidRPr="00F77489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EB18AA" w:rsidTr="00F80E06">
        <w:trPr>
          <w:trHeight w:val="7430"/>
        </w:trPr>
        <w:tc>
          <w:tcPr>
            <w:tcW w:w="828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21.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Введение в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память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t>Личность и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Язык мимики и жестов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796D05">
              <w:rPr>
                <w:rFonts w:ascii="Times New Roman" w:hAnsi="Times New Roman"/>
                <w:sz w:val="24"/>
                <w:szCs w:val="24"/>
              </w:rPr>
              <w:t xml:space="preserve">Выходящая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16448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занятие.Слово на прощание</w:t>
            </w:r>
          </w:p>
        </w:tc>
        <w:tc>
          <w:tcPr>
            <w:tcW w:w="1800" w:type="dxa"/>
          </w:tcPr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Pr="00973316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A90CB6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564661" w:rsidRPr="003650DA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умение 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661" w:rsidRPr="00825E03" w:rsidRDefault="00564661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564661" w:rsidRPr="00F77489" w:rsidRDefault="00564661" w:rsidP="00F80E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собственных личностных черт.</w:t>
            </w:r>
          </w:p>
          <w:p w:rsidR="00564661" w:rsidRPr="00825E03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12..11</w:t>
            </w:r>
          </w:p>
          <w:p w:rsidR="00564661" w:rsidRDefault="00564661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564661" w:rsidRDefault="00564661" w:rsidP="00B55A74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916448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973316" w:rsidTr="00F80E06">
        <w:tc>
          <w:tcPr>
            <w:tcW w:w="82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564661" w:rsidRPr="00973316" w:rsidRDefault="00564661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4661" w:rsidRDefault="00564661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4661" w:rsidRDefault="00564661" w:rsidP="00AC1DAC">
      <w:pPr>
        <w:pStyle w:val="Heading1"/>
        <w:rPr>
          <w:sz w:val="24"/>
          <w:szCs w:val="24"/>
        </w:rPr>
        <w:sectPr w:rsidR="00564661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</w:p>
    <w:p w:rsidR="00564661" w:rsidRDefault="00564661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4661" w:rsidRPr="00EB18AA" w:rsidRDefault="00564661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61" w:rsidRPr="00EB18AA" w:rsidRDefault="00564661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564661" w:rsidRPr="00EB18AA" w:rsidRDefault="00564661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ind w:left="851"/>
        <w:rPr>
          <w:rFonts w:ascii="Times New Roman" w:hAnsi="Times New Roman"/>
          <w:sz w:val="24"/>
          <w:szCs w:val="24"/>
        </w:rPr>
      </w:pPr>
    </w:p>
    <w:p w:rsidR="00564661" w:rsidRDefault="00564661" w:rsidP="00294BE8">
      <w:pPr>
        <w:ind w:left="851"/>
        <w:rPr>
          <w:rFonts w:ascii="Times New Roman" w:hAnsi="Times New Roman"/>
          <w:sz w:val="24"/>
          <w:szCs w:val="24"/>
        </w:rPr>
        <w:sectPr w:rsidR="00564661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564661" w:rsidRPr="00BF1DAE" w:rsidRDefault="00564661" w:rsidP="00294BE8">
      <w:pPr>
        <w:pStyle w:val="2"/>
        <w:spacing w:before="0" w:after="0"/>
        <w:ind w:left="851" w:firstLine="709"/>
        <w:jc w:val="center"/>
      </w:pPr>
    </w:p>
    <w:sectPr w:rsidR="00564661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661" w:rsidRDefault="00564661">
      <w:r>
        <w:separator/>
      </w:r>
    </w:p>
  </w:endnote>
  <w:endnote w:type="continuationSeparator" w:id="0">
    <w:p w:rsidR="00564661" w:rsidRDefault="00564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564661" w:rsidP="003D46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4661" w:rsidRDefault="00564661" w:rsidP="007A4F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564661" w:rsidP="003D46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64661" w:rsidRDefault="00564661" w:rsidP="007A4F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661" w:rsidRDefault="00564661">
      <w:r>
        <w:separator/>
      </w:r>
    </w:p>
  </w:footnote>
  <w:footnote w:type="continuationSeparator" w:id="0">
    <w:p w:rsidR="00564661" w:rsidRDefault="00564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564661">
    <w:pPr>
      <w:pStyle w:val="Header"/>
    </w:pPr>
  </w:p>
  <w:p w:rsidR="00564661" w:rsidRPr="007A4FAD" w:rsidRDefault="00564661">
    <w:pPr>
      <w:pStyle w:val="Header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 </w:t>
    </w:r>
    <w:r>
      <w:t>Ильиных 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680D"/>
    <w:rsid w:val="000A560D"/>
    <w:rsid w:val="000B1317"/>
    <w:rsid w:val="000B2972"/>
    <w:rsid w:val="000D63B1"/>
    <w:rsid w:val="0010261A"/>
    <w:rsid w:val="00103CFB"/>
    <w:rsid w:val="001134EB"/>
    <w:rsid w:val="00126857"/>
    <w:rsid w:val="00190564"/>
    <w:rsid w:val="001A6CC7"/>
    <w:rsid w:val="001B6CA8"/>
    <w:rsid w:val="00213D78"/>
    <w:rsid w:val="0025491B"/>
    <w:rsid w:val="00265A94"/>
    <w:rsid w:val="00294BE8"/>
    <w:rsid w:val="002C0C47"/>
    <w:rsid w:val="003650DA"/>
    <w:rsid w:val="00391836"/>
    <w:rsid w:val="00392B13"/>
    <w:rsid w:val="003B6BE8"/>
    <w:rsid w:val="003D4601"/>
    <w:rsid w:val="003E0B54"/>
    <w:rsid w:val="003F0F27"/>
    <w:rsid w:val="004108A1"/>
    <w:rsid w:val="004448C1"/>
    <w:rsid w:val="0046016C"/>
    <w:rsid w:val="00494A7E"/>
    <w:rsid w:val="00495784"/>
    <w:rsid w:val="004C2876"/>
    <w:rsid w:val="004D359B"/>
    <w:rsid w:val="00551E2E"/>
    <w:rsid w:val="00560C4C"/>
    <w:rsid w:val="00564661"/>
    <w:rsid w:val="00564E35"/>
    <w:rsid w:val="00577E75"/>
    <w:rsid w:val="006144AD"/>
    <w:rsid w:val="00673B8C"/>
    <w:rsid w:val="006A2E5D"/>
    <w:rsid w:val="006B7DB6"/>
    <w:rsid w:val="00702348"/>
    <w:rsid w:val="0073136E"/>
    <w:rsid w:val="00757C15"/>
    <w:rsid w:val="0076174C"/>
    <w:rsid w:val="00796D05"/>
    <w:rsid w:val="007A4FAD"/>
    <w:rsid w:val="007A6F6E"/>
    <w:rsid w:val="007F3DBD"/>
    <w:rsid w:val="007F53BC"/>
    <w:rsid w:val="00825E03"/>
    <w:rsid w:val="00831756"/>
    <w:rsid w:val="008329B0"/>
    <w:rsid w:val="00840CC8"/>
    <w:rsid w:val="0084345D"/>
    <w:rsid w:val="008B5962"/>
    <w:rsid w:val="008F294D"/>
    <w:rsid w:val="00916448"/>
    <w:rsid w:val="0095243F"/>
    <w:rsid w:val="00973316"/>
    <w:rsid w:val="00A52D20"/>
    <w:rsid w:val="00A6169C"/>
    <w:rsid w:val="00A90CB6"/>
    <w:rsid w:val="00AB6E75"/>
    <w:rsid w:val="00AC1DAC"/>
    <w:rsid w:val="00AD725E"/>
    <w:rsid w:val="00AE6881"/>
    <w:rsid w:val="00B24918"/>
    <w:rsid w:val="00B4187F"/>
    <w:rsid w:val="00B45D0B"/>
    <w:rsid w:val="00B542A7"/>
    <w:rsid w:val="00B55A74"/>
    <w:rsid w:val="00B63D6C"/>
    <w:rsid w:val="00B86339"/>
    <w:rsid w:val="00BD5BAB"/>
    <w:rsid w:val="00BF1DAE"/>
    <w:rsid w:val="00BF7F03"/>
    <w:rsid w:val="00C07FCB"/>
    <w:rsid w:val="00C2780B"/>
    <w:rsid w:val="00C3749A"/>
    <w:rsid w:val="00C54FA0"/>
    <w:rsid w:val="00C55AA4"/>
    <w:rsid w:val="00C74579"/>
    <w:rsid w:val="00CB5892"/>
    <w:rsid w:val="00CC3BE3"/>
    <w:rsid w:val="00CC4599"/>
    <w:rsid w:val="00CD0961"/>
    <w:rsid w:val="00D14819"/>
    <w:rsid w:val="00DD56E1"/>
    <w:rsid w:val="00DF36F1"/>
    <w:rsid w:val="00E560FA"/>
    <w:rsid w:val="00E634FC"/>
    <w:rsid w:val="00EA28BD"/>
    <w:rsid w:val="00EB18AA"/>
    <w:rsid w:val="00ED2E51"/>
    <w:rsid w:val="00F77489"/>
    <w:rsid w:val="00F80E06"/>
    <w:rsid w:val="00F83135"/>
    <w:rsid w:val="00FB3534"/>
    <w:rsid w:val="00FC5B43"/>
    <w:rsid w:val="00FF1FB2"/>
    <w:rsid w:val="00FF27E0"/>
    <w:rsid w:val="00FF3ACC"/>
    <w:rsid w:val="00FF7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0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491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Normal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5AA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5AA4"/>
    <w:rPr>
      <w:rFonts w:cs="Times New Roman"/>
    </w:rPr>
  </w:style>
  <w:style w:type="character" w:styleId="PageNumber">
    <w:name w:val="page number"/>
    <w:basedOn w:val="DefaultParagraphFont"/>
    <w:uiPriority w:val="99"/>
    <w:rsid w:val="007A4FAD"/>
    <w:rPr>
      <w:rFonts w:cs="Times New Roma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9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259</TotalTime>
  <Pages>12</Pages>
  <Words>2136</Words>
  <Characters>12176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2018-10-15T06:49:00Z</cp:lastPrinted>
  <dcterms:created xsi:type="dcterms:W3CDTF">2014-10-05T09:28:00Z</dcterms:created>
  <dcterms:modified xsi:type="dcterms:W3CDTF">2018-10-15T08:14:00Z</dcterms:modified>
</cp:coreProperties>
</file>